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219B" w:rsidRPr="00875B54" w:rsidRDefault="001C219B" w:rsidP="001C219B">
      <w:pPr>
        <w:overflowPunct/>
        <w:autoSpaceDE/>
        <w:autoSpaceDN/>
        <w:adjustRightInd/>
        <w:textAlignment w:val="auto"/>
        <w:rPr>
          <w:rFonts w:ascii="Arial" w:hAnsi="Arial" w:cs="Arial"/>
          <w:b/>
          <w:sz w:val="24"/>
          <w:szCs w:val="24"/>
        </w:rPr>
      </w:pPr>
      <w:r w:rsidRPr="00875B54">
        <w:rPr>
          <w:rFonts w:ascii="Arial" w:hAnsi="Arial" w:cs="Arial"/>
          <w:b/>
          <w:sz w:val="24"/>
          <w:szCs w:val="24"/>
        </w:rPr>
        <w:t>3GPP TSG-RA</w:t>
      </w:r>
      <w:r w:rsidR="00CC16D1">
        <w:rPr>
          <w:rFonts w:ascii="Arial" w:hAnsi="Arial" w:cs="Arial"/>
          <w:b/>
          <w:sz w:val="24"/>
          <w:szCs w:val="24"/>
        </w:rPr>
        <w:t xml:space="preserve">N WG4 </w:t>
      </w:r>
      <w:r w:rsidR="00D17D3C">
        <w:rPr>
          <w:rFonts w:ascii="Arial" w:hAnsi="Arial" w:cs="Arial"/>
          <w:b/>
          <w:sz w:val="24"/>
          <w:szCs w:val="24"/>
        </w:rPr>
        <w:t>Meeting #87</w:t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D17D3C">
        <w:rPr>
          <w:rFonts w:ascii="Arial" w:hAnsi="Arial" w:cs="Arial"/>
          <w:b/>
          <w:sz w:val="24"/>
          <w:szCs w:val="24"/>
        </w:rPr>
        <w:tab/>
      </w:r>
      <w:r w:rsidR="00493426">
        <w:rPr>
          <w:rFonts w:ascii="Arial" w:hAnsi="Arial" w:cs="Arial"/>
          <w:b/>
          <w:sz w:val="24"/>
          <w:szCs w:val="24"/>
        </w:rPr>
        <w:t>R4-18</w:t>
      </w:r>
      <w:r w:rsidR="00493426">
        <w:rPr>
          <w:rFonts w:ascii="Arial" w:eastAsia="MS Mincho" w:hAnsi="Arial" w:cs="Arial"/>
          <w:b/>
          <w:sz w:val="24"/>
          <w:szCs w:val="24"/>
          <w:lang w:val="en-US"/>
        </w:rPr>
        <w:t>07702</w:t>
      </w:r>
    </w:p>
    <w:p w:rsidR="001C219B" w:rsidRPr="003777FE" w:rsidRDefault="001C219B" w:rsidP="001C219B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  <w:r w:rsidRPr="00875B54">
        <w:rPr>
          <w:rFonts w:ascii="Arial" w:hAnsi="Arial" w:cs="Arial"/>
          <w:b/>
          <w:sz w:val="24"/>
          <w:szCs w:val="24"/>
        </w:rPr>
        <w:t>Busan, Korea (Republic of), 21 - 25 May 2018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493426" w:rsidRPr="00203326">
        <w:rPr>
          <w:rFonts w:ascii="Arial" w:hAnsi="Arial" w:cs="Arial"/>
          <w:sz w:val="22"/>
        </w:rPr>
        <w:t>Huawei</w:t>
      </w:r>
      <w:r w:rsidR="00493426">
        <w:rPr>
          <w:rFonts w:ascii="Arial" w:eastAsia="SimSun" w:hAnsi="Arial" w:cs="Arial" w:hint="eastAsia"/>
          <w:sz w:val="22"/>
          <w:lang w:eastAsia="zh-CN"/>
        </w:rPr>
        <w:t>, HiSilicon</w:t>
      </w:r>
      <w:r w:rsidR="00493426">
        <w:rPr>
          <w:sz w:val="22"/>
        </w:rPr>
        <w:t xml:space="preserve"> 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493426">
        <w:rPr>
          <w:sz w:val="22"/>
        </w:rPr>
        <w:t>n50</w:t>
      </w:r>
      <w:r w:rsidR="00EF129A">
        <w:rPr>
          <w:sz w:val="22"/>
        </w:rPr>
        <w:t xml:space="preserve"> </w:t>
      </w:r>
      <w:r w:rsidR="00D914F8" w:rsidRPr="00D914F8">
        <w:rPr>
          <w:sz w:val="22"/>
        </w:rPr>
        <w:t>A-MPR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A85211" w:rsidRPr="00A85211">
        <w:rPr>
          <w:sz w:val="22"/>
        </w:rPr>
        <w:t>7.2.2.1.1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855C15">
        <w:rPr>
          <w:sz w:val="22"/>
        </w:rPr>
        <w:t>Approval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Pr="005D7C3E" w:rsidRDefault="00493426" w:rsidP="000B5E8E">
      <w:pPr>
        <w:rPr>
          <w:bCs/>
        </w:rPr>
      </w:pPr>
      <w:r w:rsidRPr="005D7C3E">
        <w:t xml:space="preserve">As discussed during the last RAN4 meeting and approved, the contribution [1] provided all technical definitions to be able to make the A-MPR studies to protect the EESService. Thus, </w:t>
      </w:r>
      <w:r w:rsidR="005D7C3E" w:rsidRPr="005D7C3E">
        <w:rPr>
          <w:rFonts w:hint="eastAsia"/>
          <w:bCs/>
        </w:rPr>
        <w:t>A-MPR evaluation for n50 is conducted as</w:t>
      </w:r>
      <w:r w:rsidR="005D7C3E">
        <w:rPr>
          <w:bCs/>
        </w:rPr>
        <w:t xml:space="preserve"> defined just below</w:t>
      </w:r>
      <w:r w:rsidR="00A85211" w:rsidRPr="005D7C3E">
        <w:t>:</w:t>
      </w:r>
    </w:p>
    <w:p w:rsidR="00BC13BB" w:rsidRPr="005D7C3E" w:rsidRDefault="00BC13BB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</w:rPr>
        <w:t>Proposal 1</w:t>
      </w:r>
      <w:r w:rsidRPr="005D7C3E">
        <w:rPr>
          <w:bCs/>
        </w:rPr>
        <w:t xml:space="preserve">: </w:t>
      </w:r>
    </w:p>
    <w:p w:rsidR="00DA0D72" w:rsidRPr="005D7C3E" w:rsidRDefault="00DA0D72" w:rsidP="005D7C3E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>EESS protection level</w:t>
      </w:r>
      <w:r w:rsidRPr="005D7C3E">
        <w:rPr>
          <w:bCs/>
        </w:rPr>
        <w:t xml:space="preserve"> =&gt; </w:t>
      </w:r>
      <w:r w:rsidR="00BC13BB" w:rsidRPr="005D7C3E">
        <w:rPr>
          <w:bCs/>
          <w:lang w:val="en-US"/>
        </w:rPr>
        <w:t>-32dBm/27MHz</w:t>
      </w:r>
      <w:r w:rsidR="00BC13BB" w:rsidRPr="005D7C3E">
        <w:rPr>
          <w:bCs/>
          <w:vertAlign w:val="superscript"/>
          <w:lang w:val="en-US"/>
        </w:rPr>
        <w:t>1</w:t>
      </w:r>
      <w:r w:rsidR="00BC13BB" w:rsidRPr="005D7C3E">
        <w:rPr>
          <w:bCs/>
          <w:lang w:val="en-US"/>
        </w:rPr>
        <w:t>  in the 1400-1427MHz</w:t>
      </w:r>
    </w:p>
    <w:p w:rsidR="009444BF" w:rsidRPr="005D7C3E" w:rsidRDefault="00A85211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  <w:lang w:val="en-US"/>
        </w:rPr>
        <w:t>Prop</w:t>
      </w:r>
      <w:r w:rsidR="00493426" w:rsidRPr="005D7C3E">
        <w:rPr>
          <w:bCs/>
          <w:u w:val="single"/>
          <w:lang w:val="en-US"/>
        </w:rPr>
        <w:t>osal 2</w:t>
      </w:r>
      <w:r w:rsidR="00493426" w:rsidRPr="005D7C3E">
        <w:rPr>
          <w:bCs/>
          <w:lang w:val="en-US"/>
        </w:rPr>
        <w:t xml:space="preserve">: </w:t>
      </w:r>
      <w:r w:rsidR="000E63CC" w:rsidRPr="005D7C3E">
        <w:rPr>
          <w:rFonts w:hint="eastAsia"/>
          <w:bCs/>
        </w:rPr>
        <w:t>A-MPR evaluation for n50</w:t>
      </w:r>
      <w:r w:rsidR="00BC13BB" w:rsidRPr="005D7C3E">
        <w:rPr>
          <w:rFonts w:hint="eastAsia"/>
          <w:bCs/>
        </w:rPr>
        <w:t xml:space="preserve"> is conducted as</w:t>
      </w:r>
    </w:p>
    <w:p w:rsidR="00493426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</w:rPr>
        <w:t xml:space="preserve"> </w:t>
      </w:r>
      <w:r w:rsidRPr="005D7C3E">
        <w:rPr>
          <w:bCs/>
          <w:lang w:val="en-US"/>
        </w:rPr>
        <w:t xml:space="preserve">Definition of the study =&gt; </w:t>
      </w:r>
      <w:r w:rsidR="00493426" w:rsidRPr="005D7C3E">
        <w:rPr>
          <w:bCs/>
          <w:lang w:val="en-US"/>
        </w:rPr>
        <w:t>Study the Tx only in the 1432-1517MHz band to protect EESS which is in 1400-1427MHz band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Tx CBW [MHz] =&gt; </w:t>
      </w:r>
      <w:r w:rsidRPr="005D7C3E">
        <w:rPr>
          <w:bCs/>
        </w:rPr>
        <w:t>5, 10, 15, 20, 40, 50, 60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Protected Band [MHz] =&gt; </w:t>
      </w:r>
      <w:r w:rsidRPr="005D7C3E">
        <w:rPr>
          <w:bCs/>
        </w:rPr>
        <w:t>1400-1427</w:t>
      </w:r>
    </w:p>
    <w:p w:rsidR="00EA3488" w:rsidRPr="005D7C3E" w:rsidRDefault="00A85211" w:rsidP="000B5E8E">
      <w:r w:rsidRPr="005D7C3E"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BC13BB" w:rsidRPr="00C865F1" w:rsidRDefault="00BC13BB" w:rsidP="00BC13BB">
      <w:pPr>
        <w:keepNext/>
      </w:pPr>
      <w:r w:rsidRPr="00C865F1">
        <w:t>A-MPR</w:t>
      </w:r>
      <w:r w:rsidR="00C865F1" w:rsidRPr="00C865F1">
        <w:t xml:space="preserve"> study</w:t>
      </w:r>
      <w:r w:rsidRPr="00C865F1">
        <w:t xml:space="preserve"> for EESS protection</w:t>
      </w:r>
      <w:r w:rsidR="00C865F1" w:rsidRPr="00C865F1">
        <w:t xml:space="preserve"> has been defined as</w:t>
      </w:r>
      <w:r w:rsidRPr="00C865F1">
        <w:t>: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Band range:</w:t>
      </w:r>
    </w:p>
    <w:p w:rsidR="00BC13BB" w:rsidRPr="00C865F1" w:rsidRDefault="00BC13BB" w:rsidP="00BC13BB">
      <w:pPr>
        <w:widowControl w:val="0"/>
        <w:numPr>
          <w:ilvl w:val="1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 xml:space="preserve">start:1432-1517MHz BW:5, 10, 15, 20, 40, </w:t>
      </w:r>
      <w:r w:rsidRPr="007319C3">
        <w:rPr>
          <w:bCs/>
        </w:rPr>
        <w:t>50</w:t>
      </w:r>
      <w:r w:rsidRPr="00C865F1">
        <w:rPr>
          <w:bCs/>
        </w:rPr>
        <w:t>, 60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SCS:60M 30k, 15k for other BW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SE limitation1:EESS: -32dBm/27MHz1  in the 1400-1427MHz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ACLR: EUTRA limit 30dB</w:t>
      </w:r>
    </w:p>
    <w:p w:rsidR="00BC13BB" w:rsidRDefault="00BC13BB" w:rsidP="00BC13BB"/>
    <w:p w:rsidR="00BC13BB" w:rsidRDefault="00BC13BB" w:rsidP="00BC13BB">
      <w:r>
        <w:rPr>
          <w:rFonts w:hint="eastAsia"/>
        </w:rPr>
        <w:t>SEM:</w:t>
      </w:r>
    </w:p>
    <w:p w:rsidR="00BC13BB" w:rsidRDefault="00BC13BB" w:rsidP="00BC13BB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4C4395C" wp14:editId="36D9599C">
            <wp:extent cx="5274310" cy="30810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3BB" w:rsidRDefault="00BC13BB" w:rsidP="00BC13BB">
      <w:r>
        <w:rPr>
          <w:rFonts w:hint="eastAsia"/>
        </w:rPr>
        <w:t>MPR:</w:t>
      </w:r>
    </w:p>
    <w:p w:rsidR="00BC13BB" w:rsidRPr="0042332B" w:rsidRDefault="00BC13BB" w:rsidP="00BC13BB">
      <w:pPr>
        <w:pStyle w:val="TH"/>
      </w:pPr>
      <w:r>
        <w:t>T</w:t>
      </w:r>
      <w:r w:rsidRPr="0042332B">
        <w:t>able 6.2.2-1 Maximum power reduction (MPR) for power class [2] and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BC13BB" w:rsidRPr="0042332B" w:rsidTr="00BC13BB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MPR (dB)</w:t>
            </w:r>
          </w:p>
        </w:tc>
      </w:tr>
      <w:tr w:rsidR="00BC13BB" w:rsidRPr="0042332B" w:rsidTr="00BC13BB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BB" w:rsidRPr="0042332B" w:rsidRDefault="00BC13BB" w:rsidP="00A674F2">
            <w:pPr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Inner RB allocations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  <w:lang w:val="en-CA"/>
              </w:rPr>
            </w:pPr>
            <w:r w:rsidRPr="0042332B">
              <w:rPr>
                <w:rFonts w:cs="Arial"/>
              </w:rPr>
              <w:t>≤ 0.5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  <w:lang w:val="en-CA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DFT-s-OFDM </w:t>
            </w:r>
            <w:r w:rsidRPr="0042332B">
              <w:rPr>
                <w:rFonts w:cs="Arial"/>
                <w:lang w:eastAsia="zh-CN"/>
              </w:rPr>
              <w:t>256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4.5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</w:t>
            </w:r>
            <w:r w:rsidRPr="0042332B">
              <w:rPr>
                <w:rFonts w:cs="Arial"/>
                <w:lang w:val="en-CA"/>
              </w:rPr>
              <w:t xml:space="preserve"> 1.5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64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A674F2">
            <w:pPr>
              <w:pStyle w:val="TAC"/>
              <w:rPr>
                <w:rFonts w:cs="Arial"/>
                <w:lang w:eastAsia="ko-KR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6.5</w:t>
            </w:r>
          </w:p>
        </w:tc>
      </w:tr>
    </w:tbl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BC13BB" w:rsidRPr="005B1571" w:rsidRDefault="00BC13BB" w:rsidP="00BC13BB"/>
    <w:p w:rsidR="009C3507" w:rsidRDefault="00BC13BB" w:rsidP="009C3507">
      <w:pPr>
        <w:pStyle w:val="Heading1"/>
      </w:pPr>
      <w:r>
        <w:t xml:space="preserve"> </w:t>
      </w:r>
      <w:r w:rsidR="009C3507">
        <w:t>2</w:t>
      </w:r>
      <w:r w:rsidR="009C3507">
        <w:tab/>
        <w:t>AMPR results for EESS</w:t>
      </w:r>
    </w:p>
    <w:p w:rsidR="00BC13BB" w:rsidRDefault="00BC13BB" w:rsidP="00BC13BB">
      <w:pPr>
        <w:pStyle w:val="Heading1"/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7319C3" w:rsidTr="00EF05BC">
        <w:tc>
          <w:tcPr>
            <w:tcW w:w="1277" w:type="pct"/>
            <w:vMerge w:val="restart"/>
          </w:tcPr>
          <w:p w:rsidR="007319C3" w:rsidRPr="008C0EAF" w:rsidRDefault="007319C3" w:rsidP="00EF05BC">
            <w:r>
              <w:t>BW</w:t>
            </w:r>
          </w:p>
          <w:p w:rsidR="007319C3" w:rsidRPr="008C0EAF" w:rsidRDefault="007319C3" w:rsidP="00EF05BC"/>
        </w:tc>
        <w:tc>
          <w:tcPr>
            <w:tcW w:w="3723" w:type="pct"/>
            <w:gridSpan w:val="4"/>
          </w:tcPr>
          <w:p w:rsidR="007319C3" w:rsidRDefault="007319C3" w:rsidP="00EF05BC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7319C3" w:rsidTr="00EF05BC">
        <w:tc>
          <w:tcPr>
            <w:tcW w:w="1277" w:type="pct"/>
            <w:vMerge/>
          </w:tcPr>
          <w:p w:rsidR="007319C3" w:rsidRPr="008C0EAF" w:rsidRDefault="007319C3" w:rsidP="00EF05BC"/>
        </w:tc>
        <w:tc>
          <w:tcPr>
            <w:tcW w:w="1861" w:type="pct"/>
            <w:gridSpan w:val="2"/>
          </w:tcPr>
          <w:p w:rsidR="007319C3" w:rsidRDefault="007319C3" w:rsidP="00EF05BC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7319C3" w:rsidRDefault="007319C3" w:rsidP="00EF05BC">
            <w:r w:rsidRPr="008C0EAF">
              <w:t>CP-OFDM QPSK</w:t>
            </w:r>
          </w:p>
        </w:tc>
      </w:tr>
      <w:tr w:rsidR="007319C3" w:rsidTr="00EF05BC">
        <w:tc>
          <w:tcPr>
            <w:tcW w:w="1277" w:type="pct"/>
            <w:vMerge/>
          </w:tcPr>
          <w:p w:rsidR="007319C3" w:rsidRDefault="007319C3" w:rsidP="00EF05BC"/>
        </w:tc>
        <w:tc>
          <w:tcPr>
            <w:tcW w:w="930" w:type="pct"/>
          </w:tcPr>
          <w:p w:rsidR="007319C3" w:rsidRDefault="007319C3" w:rsidP="00EF05BC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7319C3" w:rsidRDefault="007319C3" w:rsidP="00EF05BC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7319C3" w:rsidRDefault="007319C3" w:rsidP="00EF05BC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7319C3" w:rsidRDefault="007319C3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-0.5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7319C3" w:rsidRDefault="007319C3" w:rsidP="00EF05BC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8.5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5.5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7319C3" w:rsidRDefault="007319C3" w:rsidP="00EF05BC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11.5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5.5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lastRenderedPageBreak/>
              <w:t>20MHz</w:t>
            </w:r>
          </w:p>
        </w:tc>
        <w:tc>
          <w:tcPr>
            <w:tcW w:w="930" w:type="pct"/>
          </w:tcPr>
          <w:p w:rsidR="007319C3" w:rsidRDefault="007319C3" w:rsidP="00EF05BC">
            <w:r>
              <w:rPr>
                <w:rFonts w:hint="eastAsia"/>
              </w:rPr>
              <w:t>13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5.5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6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7319C3" w:rsidRDefault="007319C3" w:rsidP="00EF05BC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9.5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13.5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7.5</w:t>
            </w:r>
          </w:p>
        </w:tc>
      </w:tr>
      <w:tr w:rsidR="007319C3" w:rsidTr="00EF05BC">
        <w:tc>
          <w:tcPr>
            <w:tcW w:w="1277" w:type="pct"/>
          </w:tcPr>
          <w:p w:rsidR="007319C3" w:rsidRPr="00CD5D33" w:rsidRDefault="007319C3" w:rsidP="00EF05BC">
            <w:r w:rsidRPr="00CD5D33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7319C3" w:rsidRPr="00CD5D33" w:rsidRDefault="007319C3" w:rsidP="00EF05BC">
            <w:r w:rsidRPr="00CD5D33">
              <w:t>14.5</w:t>
            </w:r>
          </w:p>
        </w:tc>
        <w:tc>
          <w:tcPr>
            <w:tcW w:w="931" w:type="pct"/>
          </w:tcPr>
          <w:p w:rsidR="007319C3" w:rsidRPr="00CD5D33" w:rsidRDefault="007319C3" w:rsidP="00EF05BC">
            <w:r w:rsidRPr="00CD5D33">
              <w:rPr>
                <w:rFonts w:hint="eastAsia"/>
              </w:rPr>
              <w:t>10</w:t>
            </w:r>
          </w:p>
        </w:tc>
        <w:tc>
          <w:tcPr>
            <w:tcW w:w="931" w:type="pct"/>
          </w:tcPr>
          <w:p w:rsidR="007319C3" w:rsidRPr="00CD5D33" w:rsidRDefault="007319C3" w:rsidP="00EF05BC">
            <w:r w:rsidRPr="00CD5D33">
              <w:t>13.5</w:t>
            </w:r>
          </w:p>
        </w:tc>
        <w:tc>
          <w:tcPr>
            <w:tcW w:w="931" w:type="pct"/>
          </w:tcPr>
          <w:p w:rsidR="007319C3" w:rsidRDefault="007319C3" w:rsidP="00EF05BC">
            <w:r w:rsidRPr="00CD5D33">
              <w:t>8</w:t>
            </w:r>
          </w:p>
        </w:tc>
      </w:tr>
      <w:tr w:rsidR="007319C3" w:rsidTr="00EF05BC">
        <w:tc>
          <w:tcPr>
            <w:tcW w:w="1277" w:type="pct"/>
          </w:tcPr>
          <w:p w:rsidR="007319C3" w:rsidRPr="008C0EAF" w:rsidRDefault="007319C3" w:rsidP="00EF05BC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7319C3" w:rsidRDefault="007319C3" w:rsidP="00EF05BC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7319C3" w:rsidRDefault="007319C3" w:rsidP="00EF05BC">
            <w:r>
              <w:t>13.5</w:t>
            </w:r>
          </w:p>
        </w:tc>
        <w:tc>
          <w:tcPr>
            <w:tcW w:w="931" w:type="pct"/>
          </w:tcPr>
          <w:p w:rsidR="007319C3" w:rsidRDefault="007319C3" w:rsidP="00EF05BC">
            <w:r>
              <w:rPr>
                <w:rFonts w:hint="eastAsia"/>
              </w:rPr>
              <w:t>8.5</w:t>
            </w:r>
          </w:p>
        </w:tc>
      </w:tr>
    </w:tbl>
    <w:p w:rsidR="00845A30" w:rsidRDefault="00845A30" w:rsidP="00845A30"/>
    <w:p w:rsidR="006A7F76" w:rsidRDefault="006A7F76" w:rsidP="00845A30"/>
    <w:p w:rsidR="005F04B4" w:rsidRDefault="005F04B4" w:rsidP="005F04B4">
      <w:pPr>
        <w:pStyle w:val="Heading1"/>
      </w:pPr>
      <w:r>
        <w:t>2</w:t>
      </w:r>
      <w:r>
        <w:tab/>
        <w:t>F</w:t>
      </w:r>
      <w:r>
        <w:rPr>
          <w:rFonts w:hint="eastAsia"/>
        </w:rPr>
        <w:t xml:space="preserve">igures </w:t>
      </w:r>
      <w:r>
        <w:t xml:space="preserve">for EESS </w:t>
      </w:r>
    </w:p>
    <w:p w:rsidR="00B653A2" w:rsidRPr="003D3566" w:rsidRDefault="00B653A2" w:rsidP="00B653A2">
      <w:pPr>
        <w:pStyle w:val="Heading1"/>
        <w:rPr>
          <w:sz w:val="22"/>
          <w:szCs w:val="22"/>
        </w:rPr>
      </w:pPr>
      <w:r w:rsidRPr="003D3566">
        <w:rPr>
          <w:sz w:val="22"/>
          <w:szCs w:val="22"/>
        </w:rPr>
        <w:t xml:space="preserve">Below, two A-MPR modulations are studied. At the end of each paragraph, there is a table to summary the A-MPR which need to implement to protect </w:t>
      </w:r>
      <w:r>
        <w:rPr>
          <w:sz w:val="22"/>
          <w:szCs w:val="22"/>
        </w:rPr>
        <w:t>EESService for each modulation</w:t>
      </w:r>
      <w:r w:rsidRPr="003D3566">
        <w:rPr>
          <w:sz w:val="22"/>
          <w:szCs w:val="22"/>
        </w:rPr>
        <w:t xml:space="preserve"> </w:t>
      </w:r>
    </w:p>
    <w:p w:rsidR="00B653A2" w:rsidRPr="00B653A2" w:rsidRDefault="00B653A2" w:rsidP="00B653A2"/>
    <w:p w:rsidR="003506C0" w:rsidRPr="0061049D" w:rsidRDefault="003506C0" w:rsidP="003506C0">
      <w:pPr>
        <w:pStyle w:val="Heading2"/>
      </w:pPr>
      <w:r>
        <w:t xml:space="preserve">2.3 </w:t>
      </w:r>
      <w:r>
        <w:tab/>
      </w:r>
      <w:r>
        <w:rPr>
          <w:rFonts w:hint="eastAsia"/>
        </w:rPr>
        <w:t>DFT-S-OFDM</w:t>
      </w:r>
    </w:p>
    <w:p w:rsidR="00837E9B" w:rsidRDefault="00837E9B" w:rsidP="00837E9B">
      <w:pPr>
        <w:rPr>
          <w:noProof/>
        </w:rPr>
      </w:pPr>
      <w:r w:rsidRPr="002103D7">
        <w:rPr>
          <w:noProof/>
        </w:rPr>
        <w:t xml:space="preserve"> </w:t>
      </w:r>
      <w:r w:rsidRPr="003664C8">
        <w:rPr>
          <w:noProof/>
        </w:rPr>
        <w:t xml:space="preserve"> </w:t>
      </w:r>
      <w:r w:rsidRPr="00890A95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78251EBA" wp14:editId="4318CDA4">
            <wp:extent cx="5274310" cy="4272915"/>
            <wp:effectExtent l="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2995E106" wp14:editId="75E671DA">
            <wp:extent cx="5274310" cy="4377055"/>
            <wp:effectExtent l="0" t="0" r="2540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557" w:rsidRDefault="00837E9B" w:rsidP="00837E9B">
      <w:pPr>
        <w:rPr>
          <w:noProof/>
        </w:rPr>
      </w:pPr>
      <w:r>
        <w:rPr>
          <w:noProof/>
          <w:lang w:eastAsia="en-GB"/>
        </w:rPr>
        <w:drawing>
          <wp:inline distT="0" distB="0" distL="0" distR="0" wp14:anchorId="24AAADC3" wp14:editId="42D8C52A">
            <wp:extent cx="5274310" cy="4475480"/>
            <wp:effectExtent l="0" t="0" r="2540" b="127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69DF">
        <w:rPr>
          <w:noProof/>
        </w:rPr>
        <w:t xml:space="preserve"> </w:t>
      </w:r>
    </w:p>
    <w:p w:rsidR="00F84557" w:rsidRDefault="00F84557" w:rsidP="00837E9B">
      <w:pPr>
        <w:rPr>
          <w:noProof/>
        </w:rPr>
      </w:pPr>
      <w:r>
        <w:rPr>
          <w:noProof/>
          <w:lang w:eastAsia="en-GB"/>
        </w:rPr>
        <w:lastRenderedPageBreak/>
        <w:drawing>
          <wp:inline distT="0" distB="0" distL="0" distR="0" wp14:anchorId="084CE741" wp14:editId="095057AC">
            <wp:extent cx="5274310" cy="461835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557" w:rsidRDefault="00F84557" w:rsidP="00837E9B">
      <w:pPr>
        <w:rPr>
          <w:noProof/>
        </w:rPr>
      </w:pPr>
    </w:p>
    <w:p w:rsidR="005F04B4" w:rsidRDefault="00837E9B" w:rsidP="00837E9B">
      <w:pPr>
        <w:rPr>
          <w:noProof/>
        </w:rPr>
      </w:pPr>
      <w:r>
        <w:rPr>
          <w:noProof/>
          <w:lang w:eastAsia="en-GB"/>
        </w:rPr>
        <w:drawing>
          <wp:inline distT="0" distB="0" distL="0" distR="0" wp14:anchorId="65BABDC6" wp14:editId="480F4E17">
            <wp:extent cx="5274310" cy="4041775"/>
            <wp:effectExtent l="0" t="0" r="2540" b="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4A1" w:rsidRDefault="003744A1" w:rsidP="00837E9B">
      <w:pPr>
        <w:rPr>
          <w:noProof/>
        </w:rPr>
      </w:pPr>
    </w:p>
    <w:p w:rsidR="00B653A2" w:rsidRDefault="00B653A2" w:rsidP="00837E9B">
      <w:pPr>
        <w:rPr>
          <w:noProof/>
        </w:rPr>
      </w:pPr>
      <w:r>
        <w:rPr>
          <w:noProof/>
        </w:rPr>
        <w:t>Just below, the table 1 is the summary of the A-MPR needed to protect EESService.</w:t>
      </w:r>
    </w:p>
    <w:p w:rsidR="003744A1" w:rsidRPr="005F04B4" w:rsidRDefault="003744A1" w:rsidP="003744A1">
      <w:pPr>
        <w:pStyle w:val="TH"/>
      </w:pPr>
      <w:r w:rsidRPr="00CB62BE">
        <w:t xml:space="preserve">Table </w:t>
      </w:r>
      <w:r w:rsidR="00B653A2">
        <w:t>1</w:t>
      </w:r>
      <w:r>
        <w:t>: A-MPR for "NS_5</w:t>
      </w:r>
      <w:r w:rsidRPr="00CB62BE">
        <w:t>"</w:t>
      </w:r>
      <w:r w:rsidR="00862FCF">
        <w:t xml:space="preserve"> for DFT-S-OFDM case</w:t>
      </w:r>
    </w:p>
    <w:p w:rsidR="006A7F76" w:rsidRDefault="006A7F76" w:rsidP="00845A30">
      <w:pPr>
        <w:rPr>
          <w:highlight w:val="yellow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  <w:gridCol w:w="1264"/>
      </w:tblGrid>
      <w:tr w:rsidR="009C2944" w:rsidRPr="00FA6FB9" w:rsidTr="00FA6FB9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Default="009C2944">
            <w:pPr>
              <w:pStyle w:val="TAH"/>
              <w:rPr>
                <w:iCs/>
                <w:lang w:val="en-US"/>
              </w:rPr>
            </w:pPr>
          </w:p>
          <w:p w:rsidR="009C2944" w:rsidRPr="00FA6FB9" w:rsidRDefault="009C2944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Default="009C2944">
            <w:pPr>
              <w:pStyle w:val="TAH"/>
              <w:rPr>
                <w:iCs/>
                <w:lang w:val="en-US"/>
              </w:rPr>
            </w:pPr>
          </w:p>
          <w:p w:rsidR="009C2944" w:rsidRPr="00FA6FB9" w:rsidRDefault="009C2944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042C18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– 80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0 - 110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8455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61 - 115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8455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0 - 100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F84557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61 - 70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FA6FB9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0 - 50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9C2944" w:rsidRPr="00FA6FB9" w:rsidTr="00FA6F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FA6FB9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FA6FB9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</w:tr>
    </w:tbl>
    <w:p w:rsidR="00042C18" w:rsidRDefault="00042C18" w:rsidP="00845A30"/>
    <w:p w:rsidR="00FA6FB9" w:rsidRDefault="00042C18" w:rsidP="00845A30">
      <w:r w:rsidRPr="00042C18">
        <w:t xml:space="preserve">In the table </w:t>
      </w:r>
      <w:r w:rsidR="003744A1">
        <w:t>above</w:t>
      </w:r>
      <w:r w:rsidRPr="00042C18">
        <w:t>, it is assuming</w:t>
      </w:r>
      <w:r>
        <w:t xml:space="preserve"> that</w:t>
      </w:r>
      <w:r w:rsidRPr="00042C18">
        <w:t xml:space="preserve"> average EIRP is 15dBm, thus, </w:t>
      </w:r>
      <w:r>
        <w:t>based on the ITU-R information which is “</w:t>
      </w:r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dBm.</w:t>
      </w:r>
      <w:r>
        <w:t>”</w:t>
      </w:r>
    </w:p>
    <w:p w:rsidR="00CC16D1" w:rsidRDefault="00CC16D1" w:rsidP="00845A30"/>
    <w:p w:rsidR="00CC16D1" w:rsidRPr="00042C18" w:rsidRDefault="00CC16D1" w:rsidP="00845A30"/>
    <w:p w:rsidR="003506C0" w:rsidRPr="0061049D" w:rsidRDefault="003506C0" w:rsidP="003506C0">
      <w:pPr>
        <w:pStyle w:val="Heading2"/>
      </w:pPr>
      <w:r>
        <w:lastRenderedPageBreak/>
        <w:t xml:space="preserve">2.3 </w:t>
      </w:r>
      <w:r>
        <w:tab/>
        <w:t>CP</w:t>
      </w:r>
      <w:r>
        <w:rPr>
          <w:rFonts w:hint="eastAsia"/>
        </w:rPr>
        <w:t>-OFDM</w:t>
      </w:r>
    </w:p>
    <w:p w:rsidR="00837E9B" w:rsidRDefault="00837E9B" w:rsidP="00837E9B">
      <w:pPr>
        <w:pStyle w:val="Heading2"/>
      </w:pPr>
    </w:p>
    <w:p w:rsidR="00837E9B" w:rsidRDefault="00837E9B" w:rsidP="00837E9B">
      <w:r>
        <w:rPr>
          <w:noProof/>
          <w:lang w:eastAsia="en-GB"/>
        </w:rPr>
        <w:drawing>
          <wp:inline distT="0" distB="0" distL="0" distR="0" wp14:anchorId="017B4C8E" wp14:editId="72348779">
            <wp:extent cx="5067300" cy="3943350"/>
            <wp:effectExtent l="0" t="0" r="0" b="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643E2D62" wp14:editId="405FFAB8">
            <wp:extent cx="5274310" cy="4222115"/>
            <wp:effectExtent l="0" t="0" r="2540" b="698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drawing>
          <wp:inline distT="0" distB="0" distL="0" distR="0" wp14:anchorId="3D2230D2" wp14:editId="63B7C92B">
            <wp:extent cx="5274310" cy="4246245"/>
            <wp:effectExtent l="0" t="0" r="2540" b="190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>
      <w:r>
        <w:rPr>
          <w:noProof/>
          <w:lang w:eastAsia="en-GB"/>
        </w:rPr>
        <w:lastRenderedPageBreak/>
        <w:drawing>
          <wp:inline distT="0" distB="0" distL="0" distR="0" wp14:anchorId="1CAD7182" wp14:editId="44E83782">
            <wp:extent cx="5274310" cy="3969385"/>
            <wp:effectExtent l="0" t="0" r="254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7E0971" w:rsidP="00837E9B"/>
    <w:p w:rsidR="00837E9B" w:rsidRDefault="00837E9B" w:rsidP="00837E9B">
      <w:r>
        <w:rPr>
          <w:noProof/>
          <w:lang w:eastAsia="en-GB"/>
        </w:rPr>
        <w:drawing>
          <wp:inline distT="0" distB="0" distL="0" distR="0" wp14:anchorId="1BA6414F" wp14:editId="54242753">
            <wp:extent cx="5274310" cy="4175125"/>
            <wp:effectExtent l="0" t="0" r="2540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28014B" w:rsidP="00837E9B">
      <w:r>
        <w:rPr>
          <w:noProof/>
          <w:lang w:eastAsia="en-GB"/>
        </w:rPr>
        <w:lastRenderedPageBreak/>
        <w:drawing>
          <wp:inline distT="0" distB="0" distL="0" distR="0" wp14:anchorId="2BDE2328" wp14:editId="03F7735A">
            <wp:extent cx="5274310" cy="4277360"/>
            <wp:effectExtent l="0" t="0" r="254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971" w:rsidRDefault="0028014B" w:rsidP="00837E9B">
      <w:r>
        <w:rPr>
          <w:noProof/>
          <w:lang w:eastAsia="en-GB"/>
        </w:rPr>
        <w:drawing>
          <wp:inline distT="0" distB="0" distL="0" distR="0" wp14:anchorId="2919F5ED" wp14:editId="63FC4037">
            <wp:extent cx="5274310" cy="424370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9B" w:rsidRDefault="00837E9B" w:rsidP="00837E9B"/>
    <w:p w:rsidR="00B653A2" w:rsidRDefault="00B653A2" w:rsidP="00B653A2">
      <w:pPr>
        <w:rPr>
          <w:noProof/>
        </w:rPr>
      </w:pPr>
    </w:p>
    <w:p w:rsidR="00B653A2" w:rsidRDefault="00B653A2" w:rsidP="00B653A2">
      <w:pPr>
        <w:rPr>
          <w:noProof/>
        </w:rPr>
      </w:pPr>
      <w:r>
        <w:rPr>
          <w:noProof/>
        </w:rPr>
        <w:t>Just below, the table 2 is the summary of the A-MPR needed to protect EESService in the case of the CP-OFDM nodulation.</w:t>
      </w:r>
    </w:p>
    <w:p w:rsidR="003744A1" w:rsidRDefault="003744A1" w:rsidP="00837E9B"/>
    <w:p w:rsidR="003744A1" w:rsidRPr="00CB62BE" w:rsidRDefault="003744A1" w:rsidP="003744A1">
      <w:pPr>
        <w:pStyle w:val="TH"/>
      </w:pPr>
      <w:r w:rsidRPr="00CB62BE">
        <w:t xml:space="preserve">Table </w:t>
      </w:r>
      <w:r w:rsidR="00862FCF">
        <w:t>2: A-MPR for "NS_5</w:t>
      </w:r>
      <w:r w:rsidRPr="00CB62BE">
        <w:t>"</w:t>
      </w:r>
      <w:r w:rsidR="00B653A2">
        <w:t xml:space="preserve"> for CP-O</w:t>
      </w:r>
      <w:r w:rsidR="00862FCF">
        <w:t>FDM case</w:t>
      </w:r>
    </w:p>
    <w:p w:rsidR="003744A1" w:rsidRDefault="003744A1" w:rsidP="00837E9B"/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</w:tblGrid>
      <w:tr w:rsidR="00D2728A" w:rsidRPr="00FA6FB9" w:rsidTr="00EF05BC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Default="00D2728A" w:rsidP="00EF05BC">
            <w:pPr>
              <w:pStyle w:val="TAH"/>
              <w:rPr>
                <w:iCs/>
                <w:lang w:val="en-US"/>
              </w:rPr>
            </w:pPr>
          </w:p>
          <w:p w:rsidR="00D2728A" w:rsidRPr="00FA6FB9" w:rsidRDefault="00D2728A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2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bookmarkStart w:id="0" w:name="_GoBack"/>
        <w:bookmarkEnd w:id="0"/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21 - 35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0 - 65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80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28014B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90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28014B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41 – 60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0 - 60</w:t>
            </w:r>
          </w:p>
        </w:tc>
      </w:tr>
      <w:tr w:rsidR="00D2728A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2728A" w:rsidRPr="00FA6FB9" w:rsidRDefault="00D2728A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2728A" w:rsidRPr="00FA6FB9" w:rsidRDefault="00D2728A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</w:tr>
    </w:tbl>
    <w:p w:rsidR="003744A1" w:rsidRDefault="003744A1" w:rsidP="003744A1"/>
    <w:p w:rsidR="003744A1" w:rsidRDefault="003744A1" w:rsidP="003744A1"/>
    <w:p w:rsidR="003744A1" w:rsidRPr="00042C18" w:rsidRDefault="003744A1" w:rsidP="003744A1">
      <w:r w:rsidRPr="00042C18">
        <w:t xml:space="preserve">In the table </w:t>
      </w:r>
      <w:r>
        <w:t>above</w:t>
      </w:r>
      <w:r w:rsidRPr="00042C18">
        <w:t>, it is assuming</w:t>
      </w:r>
      <w:r>
        <w:t xml:space="preserve"> that</w:t>
      </w:r>
      <w:r w:rsidRPr="00042C18">
        <w:t xml:space="preserve"> average EIRP is 15dBm, thus, </w:t>
      </w:r>
      <w:r>
        <w:t>based on the ITU-R information which is “</w:t>
      </w:r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dBm.</w:t>
      </w:r>
      <w:r>
        <w:t>”</w:t>
      </w:r>
    </w:p>
    <w:p w:rsidR="00021CC1" w:rsidRDefault="00021CC1" w:rsidP="00021CC1">
      <w:pPr>
        <w:pStyle w:val="Heading2"/>
      </w:pPr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D2728A" w:rsidRDefault="005D5536" w:rsidP="00FA3A6C">
      <w:r>
        <w:t xml:space="preserve">In this contribution we have presented </w:t>
      </w:r>
      <w:r w:rsidR="00FA3A6C">
        <w:t xml:space="preserve">NR A-MPR </w:t>
      </w:r>
      <w:r w:rsidR="003506C0">
        <w:t>back off</w:t>
      </w:r>
      <w:r w:rsidR="00BA70B0">
        <w:t xml:space="preserve"> for </w:t>
      </w:r>
      <w:r w:rsidR="00BA70B0" w:rsidRPr="0003765D">
        <w:rPr>
          <w:b/>
        </w:rPr>
        <w:t>Band n50</w:t>
      </w:r>
      <w:r w:rsidR="00FA3A6C">
        <w:t xml:space="preserve">. </w:t>
      </w:r>
      <w:r w:rsidR="00D2728A">
        <w:t>As the difference between DFT-S-OFDM modulation and CP-OFDM modulation is small and that the worst case is the DFT-S-OFDM modulation, it is proposed:</w:t>
      </w:r>
    </w:p>
    <w:p w:rsidR="00D2728A" w:rsidRDefault="00710268" w:rsidP="00FA3A6C">
      <w:r>
        <w:t>Proposal 1: T</w:t>
      </w:r>
      <w:r w:rsidR="00D2728A">
        <w:t>ake into account only the DFT-S-OFDM modulation</w:t>
      </w:r>
    </w:p>
    <w:p w:rsidR="00180424" w:rsidRDefault="00D2728A" w:rsidP="00FA3A6C">
      <w:r>
        <w:t>Proposal 2: The table</w:t>
      </w:r>
      <w:r w:rsidR="00710268">
        <w:t>s 3 &amp; 4</w:t>
      </w:r>
      <w:r>
        <w:t xml:space="preserve"> below </w:t>
      </w:r>
      <w:r w:rsidR="00710268">
        <w:t>propose</w:t>
      </w:r>
      <w:r>
        <w:t xml:space="preserve"> A-MPR </w:t>
      </w:r>
      <w:r w:rsidR="00710268">
        <w:t>levels for EESS. These</w:t>
      </w:r>
      <w:r w:rsidR="00A934C9">
        <w:t xml:space="preserve"> table</w:t>
      </w:r>
      <w:r w:rsidR="00710268">
        <w:t>s</w:t>
      </w:r>
      <w:r w:rsidR="00A934C9">
        <w:t xml:space="preserve"> </w:t>
      </w:r>
      <w:r w:rsidR="00710268">
        <w:t>can</w:t>
      </w:r>
      <w:r w:rsidR="00A934C9">
        <w:t xml:space="preserve"> be the reference table</w:t>
      </w:r>
      <w:r w:rsidR="00710268">
        <w:t>s</w:t>
      </w:r>
      <w:r w:rsidR="00A934C9">
        <w:t xml:space="preserve"> for A-MPR parameters in the TS</w:t>
      </w:r>
      <w:r w:rsidR="00B653A2">
        <w:t xml:space="preserve"> to </w:t>
      </w:r>
      <w:r w:rsidR="00B653A2" w:rsidRPr="0003765D">
        <w:rPr>
          <w:b/>
        </w:rPr>
        <w:t>protect EESS</w:t>
      </w:r>
      <w:r w:rsidR="00B653A2">
        <w:t xml:space="preserve"> in the 1400-1427MHz band</w:t>
      </w:r>
      <w:r w:rsidR="00A934C9">
        <w:t xml:space="preserve">: </w:t>
      </w:r>
    </w:p>
    <w:p w:rsidR="00A934C9" w:rsidRDefault="00A934C9" w:rsidP="00A934C9">
      <w:pPr>
        <w:pStyle w:val="TH"/>
      </w:pPr>
      <w:r w:rsidRPr="00CB62BE">
        <w:lastRenderedPageBreak/>
        <w:t xml:space="preserve">Table </w:t>
      </w:r>
      <w:r w:rsidR="00710268">
        <w:t>3</w:t>
      </w:r>
      <w:r>
        <w:t>: A-MPR for "NS_5</w:t>
      </w:r>
      <w:r w:rsidRPr="00CB62BE">
        <w:t>"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  <w:gridCol w:w="1264"/>
      </w:tblGrid>
      <w:tr w:rsidR="00077013" w:rsidRPr="00FA6FB9" w:rsidTr="00EF05BC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Default="00077013" w:rsidP="00EF05BC">
            <w:pPr>
              <w:pStyle w:val="TAH"/>
              <w:rPr>
                <w:iCs/>
                <w:lang w:val="en-US"/>
              </w:rPr>
            </w:pPr>
          </w:p>
          <w:p w:rsidR="00077013" w:rsidRPr="00FA6FB9" w:rsidRDefault="00077013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Default="00077013" w:rsidP="00EF05BC">
            <w:pPr>
              <w:pStyle w:val="TAH"/>
              <w:rPr>
                <w:iCs/>
                <w:lang w:val="en-US"/>
              </w:rPr>
            </w:pPr>
          </w:p>
          <w:p w:rsidR="00077013" w:rsidRPr="00FA6FB9" w:rsidRDefault="00077013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77013" w:rsidRPr="00FA6FB9" w:rsidRDefault="00077013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77013" w:rsidRPr="00FA6FB9" w:rsidRDefault="00077013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21 - 60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– 80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0 - 110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8455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61 - 115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0 - 100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7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31 – 60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61 - 70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77013" w:rsidRPr="00FA6FB9" w:rsidRDefault="00077013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0 - 21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0 - 50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0 - 80</w:t>
            </w:r>
          </w:p>
        </w:tc>
      </w:tr>
      <w:tr w:rsidR="00077013" w:rsidRPr="00FA6FB9" w:rsidTr="00EF05BC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77013" w:rsidRPr="00FA6FB9" w:rsidRDefault="00077013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77013" w:rsidRPr="00FA6FB9" w:rsidRDefault="00077013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8</w:t>
            </w:r>
          </w:p>
        </w:tc>
      </w:tr>
    </w:tbl>
    <w:p w:rsidR="00A934C9" w:rsidRDefault="00A934C9" w:rsidP="00A934C9"/>
    <w:p w:rsidR="00A934C9" w:rsidRPr="00042C18" w:rsidRDefault="00A934C9" w:rsidP="00A934C9">
      <w:r w:rsidRPr="00042C18">
        <w:rPr>
          <w:rFonts w:hint="eastAsia"/>
          <w:bCs/>
        </w:rPr>
        <w:t xml:space="preserve">Note 1: </w:t>
      </w:r>
      <w:r w:rsidRPr="00042C18">
        <w:t>The unwanted emission power level is to be understood here as the level measured with the mobile station transmitting at an average output power of 15 dBm</w:t>
      </w:r>
    </w:p>
    <w:p w:rsidR="00BA70B0" w:rsidRPr="00CC16D1" w:rsidRDefault="00CC16D1" w:rsidP="00CC16D1">
      <w:pPr>
        <w:jc w:val="center"/>
        <w:rPr>
          <w:b/>
        </w:rPr>
      </w:pPr>
      <w:r w:rsidRPr="00CC16D1">
        <w:rPr>
          <w:b/>
        </w:rPr>
        <w:t>Table 4: AMPR results for EESS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F84557" w:rsidTr="00EF05BC">
        <w:tc>
          <w:tcPr>
            <w:tcW w:w="1277" w:type="pct"/>
            <w:vMerge w:val="restart"/>
          </w:tcPr>
          <w:p w:rsidR="00F84557" w:rsidRPr="008C0EAF" w:rsidRDefault="00F84557" w:rsidP="00EF05BC">
            <w:r>
              <w:t>BW</w:t>
            </w:r>
          </w:p>
          <w:p w:rsidR="00F84557" w:rsidRPr="008C0EAF" w:rsidRDefault="00F84557" w:rsidP="00EF05BC"/>
        </w:tc>
        <w:tc>
          <w:tcPr>
            <w:tcW w:w="3723" w:type="pct"/>
            <w:gridSpan w:val="4"/>
          </w:tcPr>
          <w:p w:rsidR="00F84557" w:rsidRDefault="00F84557" w:rsidP="00EF05BC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F84557" w:rsidTr="00EF05BC">
        <w:tc>
          <w:tcPr>
            <w:tcW w:w="1277" w:type="pct"/>
            <w:vMerge/>
          </w:tcPr>
          <w:p w:rsidR="00F84557" w:rsidRPr="008C0EAF" w:rsidRDefault="00F84557" w:rsidP="00EF05BC"/>
        </w:tc>
        <w:tc>
          <w:tcPr>
            <w:tcW w:w="1861" w:type="pct"/>
            <w:gridSpan w:val="2"/>
          </w:tcPr>
          <w:p w:rsidR="00F84557" w:rsidRDefault="00F84557" w:rsidP="00EF05BC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F84557" w:rsidRDefault="00F84557" w:rsidP="00EF05BC">
            <w:r w:rsidRPr="008C0EAF">
              <w:t>CP-OFDM QPSK</w:t>
            </w:r>
          </w:p>
        </w:tc>
      </w:tr>
      <w:tr w:rsidR="00F84557" w:rsidTr="00EF05BC">
        <w:tc>
          <w:tcPr>
            <w:tcW w:w="1277" w:type="pct"/>
            <w:vMerge/>
          </w:tcPr>
          <w:p w:rsidR="00F84557" w:rsidRDefault="00F84557" w:rsidP="00EF05BC"/>
        </w:tc>
        <w:tc>
          <w:tcPr>
            <w:tcW w:w="930" w:type="pct"/>
          </w:tcPr>
          <w:p w:rsidR="00F84557" w:rsidRDefault="00F84557" w:rsidP="00EF05BC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F84557" w:rsidRDefault="00F84557" w:rsidP="00EF05BC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F84557" w:rsidRDefault="00F84557" w:rsidP="00EF05BC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F84557" w:rsidRDefault="00F84557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-0.5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F84557" w:rsidRDefault="00F84557" w:rsidP="00EF05BC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8.5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5.5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F84557" w:rsidRDefault="00F84557" w:rsidP="00EF05BC">
            <w:pPr>
              <w:jc w:val="center"/>
            </w:pPr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11.5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5.5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F84557" w:rsidRDefault="00F84557" w:rsidP="00EF05BC">
            <w:r>
              <w:rPr>
                <w:rFonts w:hint="eastAsia"/>
              </w:rPr>
              <w:t>13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5.5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12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6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F84557" w:rsidRDefault="00F84557" w:rsidP="00EF05BC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9.5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13.5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7.5</w:t>
            </w:r>
          </w:p>
        </w:tc>
      </w:tr>
      <w:tr w:rsidR="00F84557" w:rsidTr="00EF05BC">
        <w:tc>
          <w:tcPr>
            <w:tcW w:w="1277" w:type="pct"/>
          </w:tcPr>
          <w:p w:rsidR="00F84557" w:rsidRPr="00CD5D33" w:rsidRDefault="00F84557" w:rsidP="00EF05BC">
            <w:r w:rsidRPr="00CD5D33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F84557" w:rsidRPr="00CD5D33" w:rsidRDefault="00F84557" w:rsidP="00EF05BC">
            <w:r w:rsidRPr="00CD5D33">
              <w:t>14.5</w:t>
            </w:r>
          </w:p>
        </w:tc>
        <w:tc>
          <w:tcPr>
            <w:tcW w:w="931" w:type="pct"/>
          </w:tcPr>
          <w:p w:rsidR="00F84557" w:rsidRPr="00CD5D33" w:rsidRDefault="00F84557" w:rsidP="00EF05BC">
            <w:r w:rsidRPr="00CD5D33">
              <w:rPr>
                <w:rFonts w:hint="eastAsia"/>
              </w:rPr>
              <w:t>10</w:t>
            </w:r>
          </w:p>
        </w:tc>
        <w:tc>
          <w:tcPr>
            <w:tcW w:w="931" w:type="pct"/>
          </w:tcPr>
          <w:p w:rsidR="00F84557" w:rsidRPr="00CD5D33" w:rsidRDefault="00F84557" w:rsidP="00EF05BC">
            <w:r w:rsidRPr="00CD5D33">
              <w:t>13.5</w:t>
            </w:r>
          </w:p>
        </w:tc>
        <w:tc>
          <w:tcPr>
            <w:tcW w:w="931" w:type="pct"/>
          </w:tcPr>
          <w:p w:rsidR="00F84557" w:rsidRDefault="00F84557" w:rsidP="00EF05BC">
            <w:r w:rsidRPr="00CD5D33">
              <w:t>8</w:t>
            </w:r>
          </w:p>
        </w:tc>
      </w:tr>
      <w:tr w:rsidR="00F84557" w:rsidTr="00EF05BC">
        <w:tc>
          <w:tcPr>
            <w:tcW w:w="1277" w:type="pct"/>
          </w:tcPr>
          <w:p w:rsidR="00F84557" w:rsidRPr="008C0EAF" w:rsidRDefault="00F84557" w:rsidP="00EF05BC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F84557" w:rsidRDefault="00F84557" w:rsidP="00EF05BC">
            <w:r>
              <w:rPr>
                <w:rFonts w:hint="eastAsia"/>
              </w:rPr>
              <w:t>14.5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10.5</w:t>
            </w:r>
          </w:p>
        </w:tc>
        <w:tc>
          <w:tcPr>
            <w:tcW w:w="931" w:type="pct"/>
          </w:tcPr>
          <w:p w:rsidR="00F84557" w:rsidRDefault="00F84557" w:rsidP="00EF05BC">
            <w:r>
              <w:t>13.5</w:t>
            </w:r>
          </w:p>
        </w:tc>
        <w:tc>
          <w:tcPr>
            <w:tcW w:w="931" w:type="pct"/>
          </w:tcPr>
          <w:p w:rsidR="00F84557" w:rsidRDefault="00F84557" w:rsidP="00EF05BC">
            <w:r>
              <w:rPr>
                <w:rFonts w:hint="eastAsia"/>
              </w:rPr>
              <w:t>8.5</w:t>
            </w:r>
          </w:p>
        </w:tc>
      </w:tr>
    </w:tbl>
    <w:p w:rsidR="003506C0" w:rsidRDefault="003506C0" w:rsidP="00FA3A6C"/>
    <w:p w:rsidR="00B24824" w:rsidRDefault="00B24824" w:rsidP="00B24824">
      <w:pPr>
        <w:pStyle w:val="Heading1"/>
      </w:pPr>
      <w:r>
        <w:t>4</w:t>
      </w:r>
      <w:r>
        <w:tab/>
        <w:t>Reference</w:t>
      </w:r>
    </w:p>
    <w:p w:rsidR="00180424" w:rsidRPr="00180424" w:rsidRDefault="00B24824" w:rsidP="001804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sectPr w:rsidR="00180424" w:rsidRPr="00180424">
      <w:headerReference w:type="even" r:id="rId2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3CC2" w:rsidRDefault="00A53CC2" w:rsidP="002B3503">
      <w:pPr>
        <w:spacing w:after="0"/>
      </w:pPr>
      <w:r>
        <w:separator/>
      </w:r>
    </w:p>
  </w:endnote>
  <w:endnote w:type="continuationSeparator" w:id="0">
    <w:p w:rsidR="00A53CC2" w:rsidRDefault="00A53CC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3CC2" w:rsidRDefault="00A53CC2" w:rsidP="002B3503">
      <w:pPr>
        <w:spacing w:after="0"/>
      </w:pPr>
      <w:r>
        <w:separator/>
      </w:r>
    </w:p>
  </w:footnote>
  <w:footnote w:type="continuationSeparator" w:id="0">
    <w:p w:rsidR="00A53CC2" w:rsidRDefault="00A53CC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0424" w:rsidRDefault="0018042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44376"/>
    <w:multiLevelType w:val="hybridMultilevel"/>
    <w:tmpl w:val="0AD4D99A"/>
    <w:lvl w:ilvl="0" w:tplc="6C7427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DF67E3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1CA6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5E0777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07C551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4A73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7AFC2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78FAF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731129"/>
    <w:multiLevelType w:val="hybridMultilevel"/>
    <w:tmpl w:val="F5E62570"/>
    <w:lvl w:ilvl="0" w:tplc="8C5E83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D8CE8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FAA8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E78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16CD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BCB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7435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3C2F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DE0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6"/>
  </w:num>
  <w:num w:numId="5">
    <w:abstractNumId w:val="8"/>
  </w:num>
  <w:num w:numId="6">
    <w:abstractNumId w:val="1"/>
  </w:num>
  <w:num w:numId="7">
    <w:abstractNumId w:val="4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21CC1"/>
    <w:rsid w:val="0003765D"/>
    <w:rsid w:val="00042C18"/>
    <w:rsid w:val="00047CC5"/>
    <w:rsid w:val="00066EA1"/>
    <w:rsid w:val="00070B9E"/>
    <w:rsid w:val="000717D5"/>
    <w:rsid w:val="00077013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E63CC"/>
    <w:rsid w:val="000F2546"/>
    <w:rsid w:val="000F7B3D"/>
    <w:rsid w:val="0010017C"/>
    <w:rsid w:val="001022E6"/>
    <w:rsid w:val="00102747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214C87"/>
    <w:rsid w:val="00215035"/>
    <w:rsid w:val="00244FD7"/>
    <w:rsid w:val="00245A3D"/>
    <w:rsid w:val="00250358"/>
    <w:rsid w:val="00271D8E"/>
    <w:rsid w:val="0028014B"/>
    <w:rsid w:val="00281DDE"/>
    <w:rsid w:val="00282B53"/>
    <w:rsid w:val="00291DDD"/>
    <w:rsid w:val="00293AC2"/>
    <w:rsid w:val="002A7181"/>
    <w:rsid w:val="002B3503"/>
    <w:rsid w:val="002C5424"/>
    <w:rsid w:val="002F6A38"/>
    <w:rsid w:val="002F7603"/>
    <w:rsid w:val="00310474"/>
    <w:rsid w:val="003169BF"/>
    <w:rsid w:val="003253BD"/>
    <w:rsid w:val="00341FBC"/>
    <w:rsid w:val="003468C4"/>
    <w:rsid w:val="00347DEA"/>
    <w:rsid w:val="003506C0"/>
    <w:rsid w:val="003744A1"/>
    <w:rsid w:val="003777FE"/>
    <w:rsid w:val="00380AE9"/>
    <w:rsid w:val="00380D30"/>
    <w:rsid w:val="003A0E21"/>
    <w:rsid w:val="003A5B64"/>
    <w:rsid w:val="003B690E"/>
    <w:rsid w:val="003C1DBA"/>
    <w:rsid w:val="003D4319"/>
    <w:rsid w:val="003E7A92"/>
    <w:rsid w:val="003F61F2"/>
    <w:rsid w:val="00405E27"/>
    <w:rsid w:val="004175F2"/>
    <w:rsid w:val="0042109F"/>
    <w:rsid w:val="0043450E"/>
    <w:rsid w:val="004358A1"/>
    <w:rsid w:val="00447D82"/>
    <w:rsid w:val="00454E53"/>
    <w:rsid w:val="004620E3"/>
    <w:rsid w:val="004626DC"/>
    <w:rsid w:val="00463331"/>
    <w:rsid w:val="004741B4"/>
    <w:rsid w:val="00480212"/>
    <w:rsid w:val="00482477"/>
    <w:rsid w:val="00491386"/>
    <w:rsid w:val="0049342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50024A"/>
    <w:rsid w:val="00501B59"/>
    <w:rsid w:val="0050753F"/>
    <w:rsid w:val="00560A63"/>
    <w:rsid w:val="00570B14"/>
    <w:rsid w:val="00570E0F"/>
    <w:rsid w:val="00574B9F"/>
    <w:rsid w:val="005769C3"/>
    <w:rsid w:val="00581CA5"/>
    <w:rsid w:val="005852F2"/>
    <w:rsid w:val="005A12D1"/>
    <w:rsid w:val="005A49B3"/>
    <w:rsid w:val="005B2640"/>
    <w:rsid w:val="005D5536"/>
    <w:rsid w:val="005D7C3E"/>
    <w:rsid w:val="005F04B4"/>
    <w:rsid w:val="005F6CE3"/>
    <w:rsid w:val="005F7E3C"/>
    <w:rsid w:val="00602EB6"/>
    <w:rsid w:val="00626C58"/>
    <w:rsid w:val="00633D4D"/>
    <w:rsid w:val="00640B40"/>
    <w:rsid w:val="00641C2E"/>
    <w:rsid w:val="00660FB0"/>
    <w:rsid w:val="006677F4"/>
    <w:rsid w:val="006925EA"/>
    <w:rsid w:val="006A2182"/>
    <w:rsid w:val="006A7F76"/>
    <w:rsid w:val="006C12B5"/>
    <w:rsid w:val="006C6840"/>
    <w:rsid w:val="006D6591"/>
    <w:rsid w:val="006E2EB5"/>
    <w:rsid w:val="007047F5"/>
    <w:rsid w:val="00710268"/>
    <w:rsid w:val="00726265"/>
    <w:rsid w:val="007319C3"/>
    <w:rsid w:val="007339F6"/>
    <w:rsid w:val="00736F58"/>
    <w:rsid w:val="00737AB2"/>
    <w:rsid w:val="0074746C"/>
    <w:rsid w:val="007506AC"/>
    <w:rsid w:val="00765BEF"/>
    <w:rsid w:val="007709F2"/>
    <w:rsid w:val="00780E4D"/>
    <w:rsid w:val="007C30D9"/>
    <w:rsid w:val="007C78D1"/>
    <w:rsid w:val="007D20DF"/>
    <w:rsid w:val="007D5E6C"/>
    <w:rsid w:val="007E0971"/>
    <w:rsid w:val="007F7BFB"/>
    <w:rsid w:val="008157A5"/>
    <w:rsid w:val="008236E4"/>
    <w:rsid w:val="00836396"/>
    <w:rsid w:val="00836917"/>
    <w:rsid w:val="00837E9B"/>
    <w:rsid w:val="00845A30"/>
    <w:rsid w:val="008521D5"/>
    <w:rsid w:val="00855C15"/>
    <w:rsid w:val="00862FCF"/>
    <w:rsid w:val="008651C1"/>
    <w:rsid w:val="008706C8"/>
    <w:rsid w:val="00881398"/>
    <w:rsid w:val="008A4493"/>
    <w:rsid w:val="008B5660"/>
    <w:rsid w:val="008C1FF1"/>
    <w:rsid w:val="008C40EE"/>
    <w:rsid w:val="008D365D"/>
    <w:rsid w:val="008E6023"/>
    <w:rsid w:val="0091383D"/>
    <w:rsid w:val="00940559"/>
    <w:rsid w:val="009444BF"/>
    <w:rsid w:val="00990FE2"/>
    <w:rsid w:val="00996062"/>
    <w:rsid w:val="0099623C"/>
    <w:rsid w:val="009B1E68"/>
    <w:rsid w:val="009B1F3C"/>
    <w:rsid w:val="009C2944"/>
    <w:rsid w:val="009C3507"/>
    <w:rsid w:val="009C74C1"/>
    <w:rsid w:val="009E1BDB"/>
    <w:rsid w:val="009F58D0"/>
    <w:rsid w:val="00A140B4"/>
    <w:rsid w:val="00A451E8"/>
    <w:rsid w:val="00A472A3"/>
    <w:rsid w:val="00A53CC2"/>
    <w:rsid w:val="00A6018C"/>
    <w:rsid w:val="00A72B4B"/>
    <w:rsid w:val="00A77ECF"/>
    <w:rsid w:val="00A85211"/>
    <w:rsid w:val="00A934C9"/>
    <w:rsid w:val="00A975F0"/>
    <w:rsid w:val="00AA4EFD"/>
    <w:rsid w:val="00AB5F77"/>
    <w:rsid w:val="00AB637C"/>
    <w:rsid w:val="00AD1FAD"/>
    <w:rsid w:val="00AD24ED"/>
    <w:rsid w:val="00AD5914"/>
    <w:rsid w:val="00AE6327"/>
    <w:rsid w:val="00B24824"/>
    <w:rsid w:val="00B27063"/>
    <w:rsid w:val="00B61C8C"/>
    <w:rsid w:val="00B63907"/>
    <w:rsid w:val="00B653A2"/>
    <w:rsid w:val="00B65B59"/>
    <w:rsid w:val="00B72CE5"/>
    <w:rsid w:val="00B8766F"/>
    <w:rsid w:val="00B9521C"/>
    <w:rsid w:val="00BA70B0"/>
    <w:rsid w:val="00BC13BB"/>
    <w:rsid w:val="00BC764C"/>
    <w:rsid w:val="00BE7B5E"/>
    <w:rsid w:val="00BF413E"/>
    <w:rsid w:val="00C21554"/>
    <w:rsid w:val="00C2357A"/>
    <w:rsid w:val="00C45413"/>
    <w:rsid w:val="00C52625"/>
    <w:rsid w:val="00C61613"/>
    <w:rsid w:val="00C807BA"/>
    <w:rsid w:val="00C865F1"/>
    <w:rsid w:val="00C90052"/>
    <w:rsid w:val="00CC15C6"/>
    <w:rsid w:val="00CC16D1"/>
    <w:rsid w:val="00CC3973"/>
    <w:rsid w:val="00CC3FB6"/>
    <w:rsid w:val="00CD7C52"/>
    <w:rsid w:val="00CE6948"/>
    <w:rsid w:val="00CF75B6"/>
    <w:rsid w:val="00D17D3C"/>
    <w:rsid w:val="00D21A29"/>
    <w:rsid w:val="00D25C92"/>
    <w:rsid w:val="00D2728A"/>
    <w:rsid w:val="00D275CC"/>
    <w:rsid w:val="00D304FB"/>
    <w:rsid w:val="00D31383"/>
    <w:rsid w:val="00D34F86"/>
    <w:rsid w:val="00D5758D"/>
    <w:rsid w:val="00D57B3E"/>
    <w:rsid w:val="00D7085E"/>
    <w:rsid w:val="00D71B8A"/>
    <w:rsid w:val="00D73085"/>
    <w:rsid w:val="00D767C4"/>
    <w:rsid w:val="00D77CF5"/>
    <w:rsid w:val="00D914F8"/>
    <w:rsid w:val="00DA0D72"/>
    <w:rsid w:val="00DE1098"/>
    <w:rsid w:val="00E33B68"/>
    <w:rsid w:val="00E3502D"/>
    <w:rsid w:val="00E35B25"/>
    <w:rsid w:val="00E64DD7"/>
    <w:rsid w:val="00E81964"/>
    <w:rsid w:val="00E86939"/>
    <w:rsid w:val="00E962C5"/>
    <w:rsid w:val="00EA3488"/>
    <w:rsid w:val="00EB34EF"/>
    <w:rsid w:val="00EB590E"/>
    <w:rsid w:val="00EB5F7D"/>
    <w:rsid w:val="00EB7B99"/>
    <w:rsid w:val="00EC589F"/>
    <w:rsid w:val="00EC6779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84557"/>
    <w:rsid w:val="00F97D64"/>
    <w:rsid w:val="00FA3A6C"/>
    <w:rsid w:val="00FA5DF6"/>
    <w:rsid w:val="00FA6FB9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274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027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027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027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027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027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02747"/>
    <w:pPr>
      <w:outlineLvl w:val="5"/>
    </w:pPr>
  </w:style>
  <w:style w:type="paragraph" w:styleId="Heading7">
    <w:name w:val="heading 7"/>
    <w:basedOn w:val="H6"/>
    <w:next w:val="Normal"/>
    <w:qFormat/>
    <w:rsid w:val="00102747"/>
    <w:pPr>
      <w:outlineLvl w:val="6"/>
    </w:pPr>
  </w:style>
  <w:style w:type="paragraph" w:styleId="Heading8">
    <w:name w:val="heading 8"/>
    <w:basedOn w:val="Heading1"/>
    <w:next w:val="Normal"/>
    <w:qFormat/>
    <w:rsid w:val="001027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0274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02747"/>
    <w:pPr>
      <w:spacing w:before="180"/>
      <w:ind w:left="2693" w:hanging="2693"/>
    </w:pPr>
    <w:rPr>
      <w:b/>
    </w:rPr>
  </w:style>
  <w:style w:type="paragraph" w:styleId="TOC1">
    <w:name w:val="toc 1"/>
    <w:semiHidden/>
    <w:rsid w:val="001027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027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02747"/>
    <w:pPr>
      <w:ind w:left="1701" w:hanging="1701"/>
    </w:pPr>
  </w:style>
  <w:style w:type="paragraph" w:styleId="TOC4">
    <w:name w:val="toc 4"/>
    <w:basedOn w:val="TOC3"/>
    <w:semiHidden/>
    <w:rsid w:val="00102747"/>
    <w:pPr>
      <w:ind w:left="1418" w:hanging="1418"/>
    </w:pPr>
  </w:style>
  <w:style w:type="paragraph" w:styleId="TOC3">
    <w:name w:val="toc 3"/>
    <w:basedOn w:val="TOC2"/>
    <w:semiHidden/>
    <w:rsid w:val="00102747"/>
    <w:pPr>
      <w:ind w:left="1134" w:hanging="1134"/>
    </w:pPr>
  </w:style>
  <w:style w:type="paragraph" w:styleId="TOC2">
    <w:name w:val="toc 2"/>
    <w:basedOn w:val="TOC1"/>
    <w:semiHidden/>
    <w:rsid w:val="001027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02747"/>
    <w:pPr>
      <w:ind w:left="284"/>
    </w:pPr>
  </w:style>
  <w:style w:type="paragraph" w:styleId="Index1">
    <w:name w:val="index 1"/>
    <w:basedOn w:val="Normal"/>
    <w:semiHidden/>
    <w:rsid w:val="00102747"/>
    <w:pPr>
      <w:keepLines/>
      <w:spacing w:after="0"/>
    </w:pPr>
  </w:style>
  <w:style w:type="paragraph" w:customStyle="1" w:styleId="ZH">
    <w:name w:val="ZH"/>
    <w:rsid w:val="001027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02747"/>
    <w:pPr>
      <w:outlineLvl w:val="9"/>
    </w:pPr>
  </w:style>
  <w:style w:type="paragraph" w:styleId="ListNumber2">
    <w:name w:val="List Number 2"/>
    <w:basedOn w:val="ListNumber"/>
    <w:semiHidden/>
    <w:rsid w:val="00102747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027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02747"/>
    <w:rPr>
      <w:b/>
      <w:position w:val="6"/>
      <w:sz w:val="16"/>
    </w:rPr>
  </w:style>
  <w:style w:type="paragraph" w:styleId="FootnoteText">
    <w:name w:val="footnote text"/>
    <w:basedOn w:val="Normal"/>
    <w:semiHidden/>
    <w:rsid w:val="001027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102747"/>
    <w:rPr>
      <w:b/>
    </w:rPr>
  </w:style>
  <w:style w:type="paragraph" w:customStyle="1" w:styleId="TAC">
    <w:name w:val="TAC"/>
    <w:basedOn w:val="TAL"/>
    <w:link w:val="TACChar"/>
    <w:qFormat/>
    <w:rsid w:val="00102747"/>
    <w:pPr>
      <w:jc w:val="center"/>
    </w:pPr>
  </w:style>
  <w:style w:type="paragraph" w:customStyle="1" w:styleId="TF">
    <w:name w:val="TF"/>
    <w:basedOn w:val="TH"/>
    <w:link w:val="TFChar"/>
    <w:rsid w:val="00102747"/>
    <w:pPr>
      <w:keepNext w:val="0"/>
      <w:spacing w:before="0" w:after="240"/>
    </w:pPr>
  </w:style>
  <w:style w:type="paragraph" w:customStyle="1" w:styleId="NO">
    <w:name w:val="NO"/>
    <w:basedOn w:val="Normal"/>
    <w:rsid w:val="00102747"/>
    <w:pPr>
      <w:keepLines/>
      <w:ind w:left="1135" w:hanging="851"/>
    </w:pPr>
  </w:style>
  <w:style w:type="paragraph" w:styleId="TOC9">
    <w:name w:val="toc 9"/>
    <w:basedOn w:val="TOC8"/>
    <w:semiHidden/>
    <w:rsid w:val="00102747"/>
    <w:pPr>
      <w:ind w:left="1418" w:hanging="1418"/>
    </w:pPr>
  </w:style>
  <w:style w:type="paragraph" w:customStyle="1" w:styleId="EX">
    <w:name w:val="EX"/>
    <w:basedOn w:val="Normal"/>
    <w:rsid w:val="00102747"/>
    <w:pPr>
      <w:keepLines/>
      <w:ind w:left="1702" w:hanging="1418"/>
    </w:pPr>
  </w:style>
  <w:style w:type="paragraph" w:customStyle="1" w:styleId="FP">
    <w:name w:val="FP"/>
    <w:basedOn w:val="Normal"/>
    <w:rsid w:val="00102747"/>
    <w:pPr>
      <w:spacing w:after="0"/>
    </w:pPr>
  </w:style>
  <w:style w:type="paragraph" w:customStyle="1" w:styleId="LD">
    <w:name w:val="LD"/>
    <w:rsid w:val="001027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02747"/>
    <w:pPr>
      <w:spacing w:after="0"/>
    </w:pPr>
  </w:style>
  <w:style w:type="paragraph" w:customStyle="1" w:styleId="EW">
    <w:name w:val="EW"/>
    <w:basedOn w:val="EX"/>
    <w:rsid w:val="00102747"/>
    <w:pPr>
      <w:spacing w:after="0"/>
    </w:pPr>
  </w:style>
  <w:style w:type="paragraph" w:styleId="TOC6">
    <w:name w:val="toc 6"/>
    <w:basedOn w:val="TOC5"/>
    <w:next w:val="Normal"/>
    <w:semiHidden/>
    <w:rsid w:val="00102747"/>
    <w:pPr>
      <w:ind w:left="1985" w:hanging="1985"/>
    </w:pPr>
  </w:style>
  <w:style w:type="paragraph" w:styleId="TOC7">
    <w:name w:val="toc 7"/>
    <w:basedOn w:val="TOC6"/>
    <w:next w:val="Normal"/>
    <w:semiHidden/>
    <w:rsid w:val="00102747"/>
    <w:pPr>
      <w:ind w:left="2268" w:hanging="2268"/>
    </w:pPr>
  </w:style>
  <w:style w:type="paragraph" w:styleId="ListBullet2">
    <w:name w:val="List Bullet 2"/>
    <w:basedOn w:val="ListBullet"/>
    <w:semiHidden/>
    <w:rsid w:val="00102747"/>
    <w:pPr>
      <w:ind w:left="851"/>
    </w:pPr>
  </w:style>
  <w:style w:type="paragraph" w:styleId="ListBullet3">
    <w:name w:val="List Bullet 3"/>
    <w:basedOn w:val="ListBullet2"/>
    <w:semiHidden/>
    <w:rsid w:val="00102747"/>
    <w:pPr>
      <w:ind w:left="1135"/>
    </w:pPr>
  </w:style>
  <w:style w:type="paragraph" w:styleId="ListNumber">
    <w:name w:val="List Number"/>
    <w:basedOn w:val="List"/>
    <w:semiHidden/>
    <w:rsid w:val="00102747"/>
  </w:style>
  <w:style w:type="paragraph" w:customStyle="1" w:styleId="EQ">
    <w:name w:val="EQ"/>
    <w:basedOn w:val="Normal"/>
    <w:next w:val="Normal"/>
    <w:rsid w:val="001027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027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027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027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02747"/>
    <w:pPr>
      <w:jc w:val="right"/>
    </w:pPr>
  </w:style>
  <w:style w:type="paragraph" w:customStyle="1" w:styleId="H6">
    <w:name w:val="H6"/>
    <w:basedOn w:val="Heading5"/>
    <w:next w:val="Normal"/>
    <w:rsid w:val="0010274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02747"/>
    <w:pPr>
      <w:ind w:left="851" w:hanging="851"/>
    </w:pPr>
  </w:style>
  <w:style w:type="paragraph" w:customStyle="1" w:styleId="TAL">
    <w:name w:val="TAL"/>
    <w:basedOn w:val="Normal"/>
    <w:link w:val="TALChar"/>
    <w:rsid w:val="0010274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027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027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027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027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02747"/>
    <w:pPr>
      <w:framePr w:wrap="notBeside" w:y="16161"/>
    </w:pPr>
  </w:style>
  <w:style w:type="character" w:customStyle="1" w:styleId="ZGSM">
    <w:name w:val="ZGSM"/>
    <w:rsid w:val="00102747"/>
  </w:style>
  <w:style w:type="paragraph" w:styleId="List2">
    <w:name w:val="List 2"/>
    <w:basedOn w:val="List"/>
    <w:semiHidden/>
    <w:rsid w:val="00102747"/>
    <w:pPr>
      <w:ind w:left="851"/>
    </w:pPr>
  </w:style>
  <w:style w:type="paragraph" w:customStyle="1" w:styleId="ZG">
    <w:name w:val="ZG"/>
    <w:rsid w:val="001027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02747"/>
    <w:pPr>
      <w:ind w:left="1135"/>
    </w:pPr>
  </w:style>
  <w:style w:type="paragraph" w:styleId="List4">
    <w:name w:val="List 4"/>
    <w:basedOn w:val="List3"/>
    <w:semiHidden/>
    <w:rsid w:val="00102747"/>
    <w:pPr>
      <w:ind w:left="1418"/>
    </w:pPr>
  </w:style>
  <w:style w:type="paragraph" w:styleId="List5">
    <w:name w:val="List 5"/>
    <w:basedOn w:val="List4"/>
    <w:semiHidden/>
    <w:rsid w:val="00102747"/>
    <w:pPr>
      <w:ind w:left="1702"/>
    </w:pPr>
  </w:style>
  <w:style w:type="paragraph" w:customStyle="1" w:styleId="EditorsNote">
    <w:name w:val="Editor's Note"/>
    <w:basedOn w:val="NO"/>
    <w:rsid w:val="00102747"/>
    <w:rPr>
      <w:color w:val="FF0000"/>
    </w:rPr>
  </w:style>
  <w:style w:type="paragraph" w:styleId="List">
    <w:name w:val="List"/>
    <w:basedOn w:val="Normal"/>
    <w:semiHidden/>
    <w:rsid w:val="00102747"/>
    <w:pPr>
      <w:ind w:left="568" w:hanging="284"/>
    </w:pPr>
  </w:style>
  <w:style w:type="paragraph" w:styleId="ListBullet">
    <w:name w:val="List Bullet"/>
    <w:basedOn w:val="List"/>
    <w:semiHidden/>
    <w:rsid w:val="00102747"/>
  </w:style>
  <w:style w:type="paragraph" w:styleId="ListBullet4">
    <w:name w:val="List Bullet 4"/>
    <w:basedOn w:val="ListBullet3"/>
    <w:semiHidden/>
    <w:rsid w:val="00102747"/>
    <w:pPr>
      <w:ind w:left="1418"/>
    </w:pPr>
  </w:style>
  <w:style w:type="paragraph" w:styleId="ListBullet5">
    <w:name w:val="List Bullet 5"/>
    <w:basedOn w:val="ListBullet4"/>
    <w:semiHidden/>
    <w:rsid w:val="00102747"/>
    <w:pPr>
      <w:ind w:left="1702"/>
    </w:pPr>
  </w:style>
  <w:style w:type="paragraph" w:customStyle="1" w:styleId="B1">
    <w:name w:val="B1"/>
    <w:basedOn w:val="List"/>
    <w:rsid w:val="00102747"/>
  </w:style>
  <w:style w:type="paragraph" w:customStyle="1" w:styleId="B2">
    <w:name w:val="B2"/>
    <w:basedOn w:val="List2"/>
    <w:rsid w:val="00102747"/>
  </w:style>
  <w:style w:type="paragraph" w:customStyle="1" w:styleId="B3">
    <w:name w:val="B3"/>
    <w:basedOn w:val="List3"/>
    <w:rsid w:val="00102747"/>
  </w:style>
  <w:style w:type="paragraph" w:customStyle="1" w:styleId="B4">
    <w:name w:val="B4"/>
    <w:basedOn w:val="List4"/>
    <w:rsid w:val="00102747"/>
  </w:style>
  <w:style w:type="paragraph" w:customStyle="1" w:styleId="B5">
    <w:name w:val="B5"/>
    <w:basedOn w:val="List5"/>
    <w:rsid w:val="00102747"/>
  </w:style>
  <w:style w:type="paragraph" w:styleId="Footer">
    <w:name w:val="footer"/>
    <w:basedOn w:val="Header"/>
    <w:semiHidden/>
    <w:rsid w:val="00102747"/>
    <w:pPr>
      <w:jc w:val="center"/>
    </w:pPr>
    <w:rPr>
      <w:i/>
    </w:rPr>
  </w:style>
  <w:style w:type="paragraph" w:customStyle="1" w:styleId="ZTD">
    <w:name w:val="ZTD"/>
    <w:basedOn w:val="ZB"/>
    <w:rsid w:val="001027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9444B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eastAsia="en-GB"/>
    </w:rPr>
  </w:style>
  <w:style w:type="character" w:customStyle="1" w:styleId="TALCar">
    <w:name w:val="TAL Car"/>
    <w:locked/>
    <w:rsid w:val="00BA70B0"/>
    <w:rPr>
      <w:rFonts w:ascii="Arial" w:hAnsi="Arial" w:cs="Arial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32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9322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5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252D27-D5F6-439B-A4EF-AC0C925484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135</TotalTime>
  <Pages>12</Pages>
  <Words>832</Words>
  <Characters>4746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Laurent</cp:lastModifiedBy>
  <cp:revision>22</cp:revision>
  <cp:lastPrinted>1899-12-31T22:20:00Z</cp:lastPrinted>
  <dcterms:created xsi:type="dcterms:W3CDTF">2018-05-16T13:16:00Z</dcterms:created>
  <dcterms:modified xsi:type="dcterms:W3CDTF">2018-05-21T03:33:00Z</dcterms:modified>
</cp:coreProperties>
</file>